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0746B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CHILTER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6F1E16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Reydon</w:t>
      </w:r>
      <w:proofErr w:type="spellEnd"/>
      <w:r>
        <w:rPr>
          <w:rFonts w:ascii="Times New Roman" w:hAnsi="Times New Roman" w:cs="Times New Roman"/>
        </w:rPr>
        <w:t>, Suffolk.   Butcher.</w:t>
      </w:r>
    </w:p>
    <w:p w14:paraId="45E21D70" w14:textId="77777777" w:rsidR="00514CD5" w:rsidRDefault="00514CD5" w:rsidP="00514CD5">
      <w:pPr>
        <w:rPr>
          <w:rFonts w:ascii="Times New Roman" w:hAnsi="Times New Roman" w:cs="Times New Roman"/>
        </w:rPr>
      </w:pPr>
    </w:p>
    <w:p w14:paraId="0E903DAA" w14:textId="77777777" w:rsidR="00514CD5" w:rsidRDefault="00514CD5" w:rsidP="00514CD5">
      <w:pPr>
        <w:rPr>
          <w:rFonts w:ascii="Times New Roman" w:hAnsi="Times New Roman" w:cs="Times New Roman"/>
        </w:rPr>
      </w:pPr>
    </w:p>
    <w:p w14:paraId="4E9A4C6B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Wyseman</w:t>
      </w:r>
      <w:proofErr w:type="spellEnd"/>
      <w:r>
        <w:rPr>
          <w:rFonts w:ascii="Times New Roman" w:hAnsi="Times New Roman" w:cs="Times New Roman"/>
        </w:rPr>
        <w:t>, esquire(q.v.), brought a plaint of debt against him,</w:t>
      </w:r>
    </w:p>
    <w:p w14:paraId="10727E6A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Totewey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 xml:space="preserve">(q.v.), Thomas Chamber of </w:t>
      </w:r>
      <w:proofErr w:type="spellStart"/>
      <w:r>
        <w:rPr>
          <w:rFonts w:ascii="Times New Roman" w:hAnsi="Times New Roman" w:cs="Times New Roman"/>
        </w:rPr>
        <w:t>Reydon</w:t>
      </w:r>
      <w:proofErr w:type="spellEnd"/>
      <w:r>
        <w:rPr>
          <w:rFonts w:ascii="Times New Roman" w:hAnsi="Times New Roman" w:cs="Times New Roman"/>
        </w:rPr>
        <w:t>(q.v.),</w:t>
      </w:r>
    </w:p>
    <w:p w14:paraId="13685E4F" w14:textId="77777777" w:rsidR="00514CD5" w:rsidRDefault="00514CD5" w:rsidP="00514CD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Richard Barker 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 xml:space="preserve">(q.v.), and Richard </w:t>
      </w:r>
      <w:proofErr w:type="spellStart"/>
      <w:r>
        <w:rPr>
          <w:rFonts w:ascii="Times New Roman" w:hAnsi="Times New Roman" w:cs="Times New Roman"/>
        </w:rPr>
        <w:t>Goudbody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25F6C036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38A459" w14:textId="77777777" w:rsidR="00514CD5" w:rsidRDefault="00514CD5" w:rsidP="00514CD5">
      <w:pPr>
        <w:rPr>
          <w:rFonts w:ascii="Times New Roman" w:hAnsi="Times New Roman" w:cs="Times New Roman"/>
        </w:rPr>
      </w:pPr>
    </w:p>
    <w:p w14:paraId="46059DCF" w14:textId="77777777" w:rsidR="00514CD5" w:rsidRDefault="00514CD5" w:rsidP="00514CD5">
      <w:pPr>
        <w:rPr>
          <w:rFonts w:ascii="Times New Roman" w:hAnsi="Times New Roman" w:cs="Times New Roman"/>
        </w:rPr>
      </w:pPr>
    </w:p>
    <w:p w14:paraId="6083DFDF" w14:textId="77777777" w:rsidR="00514CD5" w:rsidRDefault="00514CD5" w:rsidP="00514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2019</w:t>
      </w:r>
    </w:p>
    <w:p w14:paraId="53AF51E4" w14:textId="77777777" w:rsidR="006B2F86" w:rsidRPr="00E71FC3" w:rsidRDefault="00514C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A3612" w14:textId="77777777" w:rsidR="00514CD5" w:rsidRDefault="00514CD5" w:rsidP="00E71FC3">
      <w:r>
        <w:separator/>
      </w:r>
    </w:p>
  </w:endnote>
  <w:endnote w:type="continuationSeparator" w:id="0">
    <w:p w14:paraId="70046808" w14:textId="77777777" w:rsidR="00514CD5" w:rsidRDefault="00514C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6E6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57C63" w14:textId="77777777" w:rsidR="00514CD5" w:rsidRDefault="00514CD5" w:rsidP="00E71FC3">
      <w:r>
        <w:separator/>
      </w:r>
    </w:p>
  </w:footnote>
  <w:footnote w:type="continuationSeparator" w:id="0">
    <w:p w14:paraId="2CD03180" w14:textId="77777777" w:rsidR="00514CD5" w:rsidRDefault="00514C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D5"/>
    <w:rsid w:val="001A7C09"/>
    <w:rsid w:val="00514C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DBD8D"/>
  <w15:chartTrackingRefBased/>
  <w15:docId w15:val="{05F5BC1E-E932-4E97-BF2E-44B3220F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C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14C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2019-06-06T18:57:00Z</dcterms:created>
  <dcterms:modified xsi:type="dcterms:W3CDTF">2019-06-06T18:57:00Z</dcterms:modified>
</cp:coreProperties>
</file>